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E48EB" w14:textId="77777777" w:rsidR="00546477" w:rsidRDefault="00546477" w:rsidP="005464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PHILIPP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29000E5A" w14:textId="77777777" w:rsidR="00546477" w:rsidRDefault="00546477" w:rsidP="005464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 Acolyte,</w:t>
      </w:r>
    </w:p>
    <w:p w14:paraId="02336844" w14:textId="77777777" w:rsidR="00546477" w:rsidRDefault="00546477" w:rsidP="00546477">
      <w:pPr>
        <w:pStyle w:val="NoSpacing"/>
        <w:rPr>
          <w:rFonts w:cs="Times New Roman"/>
          <w:szCs w:val="24"/>
        </w:rPr>
      </w:pPr>
    </w:p>
    <w:p w14:paraId="0933BCD1" w14:textId="77777777" w:rsidR="00546477" w:rsidRDefault="00546477" w:rsidP="00546477">
      <w:pPr>
        <w:pStyle w:val="NoSpacing"/>
        <w:rPr>
          <w:rFonts w:cs="Times New Roman"/>
          <w:szCs w:val="24"/>
        </w:rPr>
      </w:pPr>
    </w:p>
    <w:p w14:paraId="20DF55AD" w14:textId="77777777" w:rsidR="00546477" w:rsidRDefault="00546477" w:rsidP="005464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acolyte in the parish church of Chudleigh, Devon.</w:t>
      </w:r>
    </w:p>
    <w:p w14:paraId="32E69DB7" w14:textId="77777777" w:rsidR="00546477" w:rsidRDefault="00546477" w:rsidP="005464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43D31D6" w14:textId="77777777" w:rsidR="00546477" w:rsidRDefault="00546477" w:rsidP="0054647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4AADB15A" w14:textId="77777777" w:rsidR="00546477" w:rsidRDefault="00546477" w:rsidP="00546477">
      <w:pPr>
        <w:pStyle w:val="NoSpacing"/>
        <w:rPr>
          <w:rFonts w:cs="Times New Roman"/>
          <w:szCs w:val="24"/>
        </w:rPr>
      </w:pPr>
    </w:p>
    <w:p w14:paraId="04799A52" w14:textId="77777777" w:rsidR="00546477" w:rsidRDefault="00546477" w:rsidP="00546477">
      <w:pPr>
        <w:pStyle w:val="NoSpacing"/>
        <w:rPr>
          <w:rFonts w:cs="Times New Roman"/>
          <w:szCs w:val="24"/>
        </w:rPr>
      </w:pPr>
    </w:p>
    <w:p w14:paraId="48220059" w14:textId="77777777" w:rsidR="00546477" w:rsidRDefault="00546477" w:rsidP="005464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July 2023</w:t>
      </w:r>
    </w:p>
    <w:p w14:paraId="6604BA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131F5" w14:textId="77777777" w:rsidR="00546477" w:rsidRDefault="00546477" w:rsidP="009139A6">
      <w:r>
        <w:separator/>
      </w:r>
    </w:p>
  </w:endnote>
  <w:endnote w:type="continuationSeparator" w:id="0">
    <w:p w14:paraId="2C381332" w14:textId="77777777" w:rsidR="00546477" w:rsidRDefault="005464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2F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63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F8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FC17" w14:textId="77777777" w:rsidR="00546477" w:rsidRDefault="00546477" w:rsidP="009139A6">
      <w:r>
        <w:separator/>
      </w:r>
    </w:p>
  </w:footnote>
  <w:footnote w:type="continuationSeparator" w:id="0">
    <w:p w14:paraId="21467F4D" w14:textId="77777777" w:rsidR="00546477" w:rsidRDefault="005464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56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003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D4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477"/>
    <w:rsid w:val="000666E0"/>
    <w:rsid w:val="002510B7"/>
    <w:rsid w:val="0054647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95A44"/>
  <w15:chartTrackingRefBased/>
  <w15:docId w15:val="{5D89AF4D-D315-4F90-A232-88D7FD77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2023-07-15T15:37:00Z</dcterms:created>
  <dcterms:modified xsi:type="dcterms:W3CDTF">2023-07-15T15:37:00Z</dcterms:modified>
</cp:coreProperties>
</file>